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eastAsiaTheme="majorEastAsia" w:hAnsiTheme="minorHAnsi" w:cstheme="majorBidi"/>
          <w:b/>
          <w:bCs/>
          <w:sz w:val="32"/>
          <w:szCs w:val="28"/>
        </w:rPr>
        <w:alias w:val="Title"/>
        <w:id w:val="7018082"/>
        <w:placeholder>
          <w:docPart w:val="84448816E95B4BF2A303110B26F0774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CF7E414" w14:textId="6668161B" w:rsidR="00C900B5" w:rsidRDefault="00CE2F34" w:rsidP="00FD0B4D">
          <w:pPr>
            <w:spacing w:before="360"/>
            <w:rPr>
              <w:b/>
              <w:sz w:val="32"/>
            </w:rPr>
          </w:pPr>
          <w:r w:rsidRPr="00CE2F34">
            <w:rPr>
              <w:rFonts w:asciiTheme="minorHAnsi" w:eastAsiaTheme="majorEastAsia" w:hAnsiTheme="minorHAnsi" w:cstheme="majorBidi"/>
              <w:b/>
              <w:bCs/>
              <w:sz w:val="32"/>
              <w:szCs w:val="28"/>
            </w:rPr>
            <w:t>Taushetspliktige opplysninger og egenerklæring om bortfall av taushetsplikt</w:t>
          </w:r>
        </w:p>
      </w:sdtContent>
    </w:sdt>
    <w:p w14:paraId="3CA0111A" w14:textId="77777777" w:rsidR="003556D0" w:rsidRPr="003556D0" w:rsidRDefault="003556D0" w:rsidP="003556D0">
      <w:pPr>
        <w:pStyle w:val="Brdtekst"/>
      </w:pP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D92ACB" w14:paraId="2E6CFDD3" w14:textId="77777777" w:rsidTr="00A6002D">
        <w:tc>
          <w:tcPr>
            <w:tcW w:w="7366" w:type="dxa"/>
            <w:shd w:val="clear" w:color="auto" w:fill="auto"/>
          </w:tcPr>
          <w:p w14:paraId="6B32F3D3" w14:textId="39EE9A15" w:rsidR="00D92ACB" w:rsidRPr="00CE2F34" w:rsidRDefault="00D92ACB" w:rsidP="00CE2F34">
            <w:pPr>
              <w:pStyle w:val="Brdtekst"/>
            </w:pPr>
          </w:p>
        </w:tc>
        <w:tc>
          <w:tcPr>
            <w:tcW w:w="2268" w:type="dxa"/>
          </w:tcPr>
          <w:p w14:paraId="1CC0E063" w14:textId="22BACBC3" w:rsidR="00D92ACB" w:rsidRDefault="00CE2F34" w:rsidP="00F9081E">
            <w:pPr>
              <w:pStyle w:val="Brdtekst"/>
            </w:pPr>
            <w:r>
              <w:rPr>
                <w:b/>
                <w:bCs/>
              </w:rPr>
              <w:t>S</w:t>
            </w:r>
            <w:r w:rsidRPr="00063C56">
              <w:rPr>
                <w:b/>
                <w:bCs/>
              </w:rPr>
              <w:t xml:space="preserve">ett </w:t>
            </w:r>
            <w:r>
              <w:rPr>
                <w:b/>
                <w:bCs/>
              </w:rPr>
              <w:t>kun ett kryss:</w:t>
            </w:r>
          </w:p>
        </w:tc>
      </w:tr>
      <w:tr w:rsidR="00CE2F34" w14:paraId="5EBCECDB" w14:textId="77777777" w:rsidTr="00A6002D">
        <w:tc>
          <w:tcPr>
            <w:tcW w:w="7366" w:type="dxa"/>
            <w:shd w:val="clear" w:color="auto" w:fill="auto"/>
          </w:tcPr>
          <w:p w14:paraId="734E8992" w14:textId="69F1193B" w:rsidR="00CE2F34" w:rsidRPr="00CE2F34" w:rsidRDefault="00CE2F34" w:rsidP="00CE2F34">
            <w:pPr>
              <w:pStyle w:val="Brdtekst"/>
            </w:pPr>
            <w:r w:rsidRPr="00CE2F34">
              <w:t xml:space="preserve">Tilbudet inneholder ingen opplysninger som er unntatt fra innsyn etter </w:t>
            </w:r>
            <w:proofErr w:type="spellStart"/>
            <w:r w:rsidRPr="00CE2F34">
              <w:t>offentleglova</w:t>
            </w:r>
            <w:proofErr w:type="spellEnd"/>
            <w:r w:rsidRPr="00CE2F34">
              <w:t xml:space="preserve"> § 13.</w:t>
            </w:r>
          </w:p>
        </w:tc>
        <w:tc>
          <w:tcPr>
            <w:tcW w:w="2268" w:type="dxa"/>
          </w:tcPr>
          <w:p w14:paraId="2700A4BF" w14:textId="0F2A67FE" w:rsidR="00CE2F34" w:rsidRPr="00A6002D" w:rsidRDefault="00A6002D" w:rsidP="00CE2F34">
            <w:pPr>
              <w:pStyle w:val="Brdtekst"/>
              <w:jc w:val="center"/>
              <w:rPr>
                <w:b/>
                <w:bCs/>
                <w:sz w:val="22"/>
                <w:szCs w:val="22"/>
              </w:rPr>
            </w:pPr>
            <w:r w:rsidRPr="00A6002D">
              <w:rPr>
                <w:b/>
                <w:bCs/>
                <w:sz w:val="22"/>
                <w:szCs w:val="22"/>
              </w:rPr>
              <w:t>(    )</w:t>
            </w:r>
          </w:p>
        </w:tc>
      </w:tr>
      <w:tr w:rsidR="00CE2F34" w14:paraId="09E649F7" w14:textId="77777777" w:rsidTr="00A6002D">
        <w:tc>
          <w:tcPr>
            <w:tcW w:w="7366" w:type="dxa"/>
            <w:shd w:val="clear" w:color="auto" w:fill="auto"/>
          </w:tcPr>
          <w:p w14:paraId="2652428C" w14:textId="1F47129B" w:rsidR="00CE2F34" w:rsidRPr="00CE2F34" w:rsidRDefault="00CE2F34" w:rsidP="00CE2F34">
            <w:pPr>
              <w:pStyle w:val="Brdtekst"/>
            </w:pPr>
            <w:r w:rsidRPr="00CE2F34">
              <w:t xml:space="preserve">Tilbudet inneholder følgende taushetspliktige opplysninger som skal være unntatt fra innsyn etter </w:t>
            </w:r>
            <w:proofErr w:type="spellStart"/>
            <w:r w:rsidRPr="00CE2F34">
              <w:t>offentleglova</w:t>
            </w:r>
            <w:proofErr w:type="spellEnd"/>
            <w:r w:rsidRPr="00CE2F34">
              <w:t xml:space="preserve"> § 13:</w:t>
            </w:r>
          </w:p>
        </w:tc>
        <w:tc>
          <w:tcPr>
            <w:tcW w:w="2268" w:type="dxa"/>
          </w:tcPr>
          <w:p w14:paraId="3CCFC5DB" w14:textId="68E44214" w:rsidR="00CE2F34" w:rsidRPr="00A6002D" w:rsidRDefault="00A6002D" w:rsidP="00CE2F34">
            <w:pPr>
              <w:pStyle w:val="Brdtekst"/>
              <w:jc w:val="center"/>
              <w:rPr>
                <w:sz w:val="22"/>
                <w:szCs w:val="22"/>
              </w:rPr>
            </w:pPr>
            <w:r w:rsidRPr="00A6002D">
              <w:rPr>
                <w:b/>
                <w:bCs/>
                <w:sz w:val="22"/>
                <w:szCs w:val="22"/>
              </w:rPr>
              <w:t>(    )</w:t>
            </w:r>
          </w:p>
        </w:tc>
      </w:tr>
    </w:tbl>
    <w:p w14:paraId="42ED35E7" w14:textId="77777777" w:rsidR="003556D0" w:rsidRDefault="003556D0" w:rsidP="003556D0">
      <w:pPr>
        <w:pStyle w:val="Brdtekst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4111"/>
        <w:gridCol w:w="4083"/>
      </w:tblGrid>
      <w:tr w:rsidR="00CE2F34" w14:paraId="7A9AC9CB" w14:textId="77777777" w:rsidTr="00CE2F34">
        <w:tc>
          <w:tcPr>
            <w:tcW w:w="1413" w:type="dxa"/>
            <w:shd w:val="clear" w:color="auto" w:fill="F2F2F2" w:themeFill="background1" w:themeFillShade="F2"/>
          </w:tcPr>
          <w:p w14:paraId="6B3E3302" w14:textId="21303C77" w:rsidR="00CE2F34" w:rsidRPr="00CE2F34" w:rsidRDefault="00CE2F34" w:rsidP="003556D0">
            <w:pPr>
              <w:pStyle w:val="Brdtekst"/>
            </w:pPr>
            <w:r>
              <w:t>Referanse-n</w:t>
            </w:r>
            <w:r w:rsidRPr="00CE2F34">
              <w:t>ummer i tilbudet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14:paraId="4C37CDA2" w14:textId="70957895" w:rsidR="00CE2F34" w:rsidRDefault="00CE2F34" w:rsidP="003556D0">
            <w:pPr>
              <w:pStyle w:val="Brdtekst"/>
            </w:pPr>
            <w:r>
              <w:t>Beskriv opplysninger som vurderes som taushetspliktige.</w:t>
            </w:r>
          </w:p>
        </w:tc>
        <w:tc>
          <w:tcPr>
            <w:tcW w:w="4083" w:type="dxa"/>
            <w:shd w:val="clear" w:color="auto" w:fill="F2F2F2" w:themeFill="background1" w:themeFillShade="F2"/>
          </w:tcPr>
          <w:p w14:paraId="13D8AE13" w14:textId="6CEEF486" w:rsidR="00CE2F34" w:rsidRDefault="00CE2F34" w:rsidP="003556D0">
            <w:pPr>
              <w:pStyle w:val="Brdtekst"/>
            </w:pPr>
            <w:r>
              <w:t>Begrunn hvorfor innsyn skal nektes for aktuelt punkt</w:t>
            </w:r>
            <w:r w:rsidR="00A6002D">
              <w:t>.</w:t>
            </w:r>
          </w:p>
        </w:tc>
      </w:tr>
      <w:tr w:rsidR="00CE2F34" w14:paraId="0FFBBA50" w14:textId="77777777" w:rsidTr="00CE2F34">
        <w:tc>
          <w:tcPr>
            <w:tcW w:w="1413" w:type="dxa"/>
          </w:tcPr>
          <w:p w14:paraId="1C733EDA" w14:textId="77777777" w:rsidR="00CE2F34" w:rsidRDefault="00CE2F34" w:rsidP="003556D0">
            <w:pPr>
              <w:pStyle w:val="Brdtekst"/>
            </w:pPr>
          </w:p>
          <w:p w14:paraId="1F3C681C" w14:textId="77777777" w:rsidR="00CE2F34" w:rsidRDefault="00CE2F34" w:rsidP="003556D0">
            <w:pPr>
              <w:pStyle w:val="Brdtekst"/>
            </w:pPr>
          </w:p>
        </w:tc>
        <w:tc>
          <w:tcPr>
            <w:tcW w:w="4111" w:type="dxa"/>
          </w:tcPr>
          <w:p w14:paraId="6B72BB48" w14:textId="77777777" w:rsidR="00CE2F34" w:rsidRDefault="00CE2F34" w:rsidP="003556D0">
            <w:pPr>
              <w:pStyle w:val="Brdtekst"/>
            </w:pPr>
          </w:p>
        </w:tc>
        <w:tc>
          <w:tcPr>
            <w:tcW w:w="4083" w:type="dxa"/>
          </w:tcPr>
          <w:p w14:paraId="2B87B371" w14:textId="77777777" w:rsidR="00CE2F34" w:rsidRDefault="00CE2F34" w:rsidP="003556D0">
            <w:pPr>
              <w:pStyle w:val="Brdtekst"/>
            </w:pPr>
          </w:p>
        </w:tc>
      </w:tr>
      <w:tr w:rsidR="00CE2F34" w14:paraId="571B7991" w14:textId="77777777" w:rsidTr="00CE2F34">
        <w:tc>
          <w:tcPr>
            <w:tcW w:w="1413" w:type="dxa"/>
          </w:tcPr>
          <w:p w14:paraId="65641A4F" w14:textId="77777777" w:rsidR="00CE2F34" w:rsidRDefault="00CE2F34" w:rsidP="003556D0">
            <w:pPr>
              <w:pStyle w:val="Brdtekst"/>
            </w:pPr>
          </w:p>
          <w:p w14:paraId="472754BF" w14:textId="77777777" w:rsidR="00CE2F34" w:rsidRDefault="00CE2F34" w:rsidP="003556D0">
            <w:pPr>
              <w:pStyle w:val="Brdtekst"/>
            </w:pPr>
          </w:p>
        </w:tc>
        <w:tc>
          <w:tcPr>
            <w:tcW w:w="4111" w:type="dxa"/>
          </w:tcPr>
          <w:p w14:paraId="4AEAFA61" w14:textId="77777777" w:rsidR="00CE2F34" w:rsidRDefault="00CE2F34" w:rsidP="003556D0">
            <w:pPr>
              <w:pStyle w:val="Brdtekst"/>
            </w:pPr>
          </w:p>
        </w:tc>
        <w:tc>
          <w:tcPr>
            <w:tcW w:w="4083" w:type="dxa"/>
          </w:tcPr>
          <w:p w14:paraId="339430A8" w14:textId="77777777" w:rsidR="00CE2F34" w:rsidRDefault="00CE2F34" w:rsidP="003556D0">
            <w:pPr>
              <w:pStyle w:val="Brdtekst"/>
            </w:pPr>
          </w:p>
        </w:tc>
      </w:tr>
      <w:tr w:rsidR="00CE2F34" w14:paraId="6C925D0A" w14:textId="77777777" w:rsidTr="00CE2F34">
        <w:tc>
          <w:tcPr>
            <w:tcW w:w="1413" w:type="dxa"/>
          </w:tcPr>
          <w:p w14:paraId="06F54EF2" w14:textId="77777777" w:rsidR="00CE2F34" w:rsidRDefault="00CE2F34" w:rsidP="003556D0">
            <w:pPr>
              <w:pStyle w:val="Brdtekst"/>
            </w:pPr>
          </w:p>
          <w:p w14:paraId="54139607" w14:textId="77777777" w:rsidR="00CE2F34" w:rsidRDefault="00CE2F34" w:rsidP="003556D0">
            <w:pPr>
              <w:pStyle w:val="Brdtekst"/>
            </w:pPr>
          </w:p>
        </w:tc>
        <w:tc>
          <w:tcPr>
            <w:tcW w:w="4111" w:type="dxa"/>
          </w:tcPr>
          <w:p w14:paraId="0E6F6908" w14:textId="77777777" w:rsidR="00CE2F34" w:rsidRDefault="00CE2F34" w:rsidP="003556D0">
            <w:pPr>
              <w:pStyle w:val="Brdtekst"/>
            </w:pPr>
          </w:p>
        </w:tc>
        <w:tc>
          <w:tcPr>
            <w:tcW w:w="4083" w:type="dxa"/>
          </w:tcPr>
          <w:p w14:paraId="631D0D41" w14:textId="77777777" w:rsidR="00CE2F34" w:rsidRDefault="00CE2F34" w:rsidP="003556D0">
            <w:pPr>
              <w:pStyle w:val="Brdtekst"/>
            </w:pPr>
          </w:p>
        </w:tc>
      </w:tr>
      <w:tr w:rsidR="00CE2F34" w14:paraId="7DC1149E" w14:textId="77777777" w:rsidTr="00CE2F34">
        <w:tc>
          <w:tcPr>
            <w:tcW w:w="1413" w:type="dxa"/>
          </w:tcPr>
          <w:p w14:paraId="038C0955" w14:textId="77777777" w:rsidR="00CE2F34" w:rsidRDefault="00CE2F34" w:rsidP="003556D0">
            <w:pPr>
              <w:pStyle w:val="Brdtekst"/>
            </w:pPr>
          </w:p>
          <w:p w14:paraId="09538F41" w14:textId="77777777" w:rsidR="00CE2F34" w:rsidRDefault="00CE2F34" w:rsidP="003556D0">
            <w:pPr>
              <w:pStyle w:val="Brdtekst"/>
            </w:pPr>
          </w:p>
        </w:tc>
        <w:tc>
          <w:tcPr>
            <w:tcW w:w="4111" w:type="dxa"/>
          </w:tcPr>
          <w:p w14:paraId="65AB64FC" w14:textId="77777777" w:rsidR="00CE2F34" w:rsidRDefault="00CE2F34" w:rsidP="003556D0">
            <w:pPr>
              <w:pStyle w:val="Brdtekst"/>
            </w:pPr>
          </w:p>
        </w:tc>
        <w:tc>
          <w:tcPr>
            <w:tcW w:w="4083" w:type="dxa"/>
          </w:tcPr>
          <w:p w14:paraId="7B4E1679" w14:textId="77777777" w:rsidR="00CE2F34" w:rsidRDefault="00CE2F34" w:rsidP="003556D0">
            <w:pPr>
              <w:pStyle w:val="Brdtekst"/>
            </w:pPr>
          </w:p>
        </w:tc>
      </w:tr>
    </w:tbl>
    <w:p w14:paraId="25DD57B8" w14:textId="14C24363" w:rsidR="00CE2F34" w:rsidRPr="00CE2F34" w:rsidRDefault="00CE2F34" w:rsidP="00CE2F34">
      <w:pPr>
        <w:pStyle w:val="Brdtekst"/>
      </w:pPr>
      <w:r>
        <w:t>V</w:t>
      </w:r>
      <w:r w:rsidRPr="00CE2F34">
        <w:t xml:space="preserve">ed krav om innsyn skal oppdragsgiveren på selvstendig grunnlag vurdere </w:t>
      </w:r>
      <w:r>
        <w:t>om</w:t>
      </w:r>
      <w:r w:rsidRPr="00CE2F34">
        <w:t xml:space="preserve"> opplysningene er av en slik art at oppdragsgiveren plikter å nekte innsyn i disse, jf. </w:t>
      </w:r>
      <w:proofErr w:type="spellStart"/>
      <w:r w:rsidRPr="00CE2F34">
        <w:t>offentleglova</w:t>
      </w:r>
      <w:proofErr w:type="spellEnd"/>
      <w:r w:rsidRPr="00CE2F34">
        <w:t xml:space="preserve"> § 29.</w:t>
      </w:r>
    </w:p>
    <w:p w14:paraId="44CF9AF1" w14:textId="53B83557" w:rsidR="002F6173" w:rsidRDefault="002F6173" w:rsidP="002F6173">
      <w:pPr>
        <w:pStyle w:val="Brdtekst"/>
      </w:pPr>
      <w:r w:rsidRPr="002F6173">
        <w:t xml:space="preserve">Unntaksbestemmelsene retter seg mot opplysninger </w:t>
      </w:r>
      <w:r>
        <w:t>og</w:t>
      </w:r>
      <w:r w:rsidRPr="002F6173">
        <w:t xml:space="preserve"> ikke dokumenter. Det er ikke anledning til å unnta hele dokumenter, </w:t>
      </w:r>
      <w:r>
        <w:t xml:space="preserve">men </w:t>
      </w:r>
      <w:r w:rsidRPr="002F6173">
        <w:t>kun de konkrete opplysningene som oppfyller vilkårene</w:t>
      </w:r>
      <w:r>
        <w:t>.</w:t>
      </w:r>
    </w:p>
    <w:p w14:paraId="5245D93B" w14:textId="4E0705AC" w:rsidR="002F6173" w:rsidRPr="002F6173" w:rsidRDefault="002F6173" w:rsidP="002F6173">
      <w:pPr>
        <w:pStyle w:val="Overskrift1"/>
      </w:pPr>
      <w:r>
        <w:t>Egenerklæring</w:t>
      </w:r>
    </w:p>
    <w:p w14:paraId="11F0096C" w14:textId="28D05479" w:rsidR="002F6173" w:rsidRDefault="002F6173" w:rsidP="002F6173">
      <w:pPr>
        <w:pStyle w:val="Brdtekst"/>
      </w:pPr>
      <w:r w:rsidRPr="002F6173">
        <w:t xml:space="preserve">Vi erklærer med dette at alle aktuelle opplysninger i vårt tilbud som vi regner som unntatt fra innsyn etter </w:t>
      </w:r>
      <w:proofErr w:type="spellStart"/>
      <w:r w:rsidRPr="002F6173">
        <w:t>offentleglova</w:t>
      </w:r>
      <w:proofErr w:type="spellEnd"/>
      <w:r w:rsidRPr="002F6173">
        <w:t xml:space="preserve"> er presist oppgitt i tabellen over. Vi fritar med dette oppdragsgiveren fra evt. taushetsplikt etter </w:t>
      </w:r>
      <w:proofErr w:type="spellStart"/>
      <w:r w:rsidRPr="002F6173">
        <w:t>offentleglova</w:t>
      </w:r>
      <w:proofErr w:type="spellEnd"/>
      <w:r w:rsidRPr="002F6173">
        <w:t xml:space="preserve"> § 13 for alle andre opplysninger enn de som er klart identifiserte over.</w:t>
      </w:r>
    </w:p>
    <w:p w14:paraId="2D96E188" w14:textId="1056EC69" w:rsidR="00193722" w:rsidRPr="002F6173" w:rsidRDefault="00193722" w:rsidP="002F6173">
      <w:pPr>
        <w:pStyle w:val="Brdtekst"/>
      </w:pPr>
      <w:r w:rsidRPr="0025256C">
        <w:t>Må undertegnes av person som har tilbyders signaturfullmakt</w:t>
      </w:r>
      <w:r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83"/>
        <w:gridCol w:w="5099"/>
      </w:tblGrid>
      <w:tr w:rsidR="002F6173" w:rsidRPr="00D3710A" w14:paraId="0A4DD778" w14:textId="77777777" w:rsidTr="00193722">
        <w:trPr>
          <w:trHeight w:val="425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6357F" w14:textId="77777777" w:rsidR="002F6173" w:rsidRPr="00D3710A" w:rsidRDefault="002F6173" w:rsidP="00193722">
            <w:bookmarkStart w:id="0" w:name="_Hlk153400052"/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35F2AFE" w14:textId="77777777" w:rsidR="002F6173" w:rsidRPr="00D3710A" w:rsidRDefault="002F6173" w:rsidP="00193722"/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134A8" w14:textId="77777777" w:rsidR="002F6173" w:rsidRPr="00D3710A" w:rsidRDefault="002F6173" w:rsidP="00193722"/>
        </w:tc>
      </w:tr>
      <w:tr w:rsidR="002F6173" w:rsidRPr="00D3710A" w14:paraId="6216E342" w14:textId="77777777" w:rsidTr="00193722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4FC02D" w14:textId="77777777" w:rsidR="002F6173" w:rsidRPr="00D3710A" w:rsidRDefault="002F6173" w:rsidP="002F6173">
            <w:r w:rsidRPr="00D3710A">
              <w:t>Sted og dato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hideMark/>
          </w:tcPr>
          <w:p w14:paraId="798C7747" w14:textId="77777777" w:rsidR="002F6173" w:rsidRPr="00D3710A" w:rsidRDefault="002F6173" w:rsidP="002F6173"/>
        </w:tc>
        <w:tc>
          <w:tcPr>
            <w:tcW w:w="509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CC8E571" w14:textId="5C629F8B" w:rsidR="002F6173" w:rsidRPr="00D3710A" w:rsidRDefault="002F6173" w:rsidP="002F6173">
            <w:r w:rsidRPr="00D3710A">
              <w:t xml:space="preserve">Signatur </w:t>
            </w:r>
          </w:p>
        </w:tc>
      </w:tr>
      <w:tr w:rsidR="002F6173" w:rsidRPr="00D3710A" w14:paraId="6079CF69" w14:textId="77777777" w:rsidTr="00193722">
        <w:tc>
          <w:tcPr>
            <w:tcW w:w="3828" w:type="dxa"/>
          </w:tcPr>
          <w:p w14:paraId="2319588F" w14:textId="77777777" w:rsidR="002F6173" w:rsidRPr="00D3710A" w:rsidRDefault="002F6173" w:rsidP="002F6173"/>
        </w:tc>
        <w:tc>
          <w:tcPr>
            <w:tcW w:w="283" w:type="dxa"/>
          </w:tcPr>
          <w:p w14:paraId="1E6729E9" w14:textId="77777777" w:rsidR="002F6173" w:rsidRPr="00D3710A" w:rsidRDefault="002F6173" w:rsidP="002F6173"/>
        </w:tc>
        <w:tc>
          <w:tcPr>
            <w:tcW w:w="5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BB15C" w14:textId="77777777" w:rsidR="002F6173" w:rsidRDefault="002F6173" w:rsidP="002F6173"/>
          <w:p w14:paraId="3062FC67" w14:textId="77777777" w:rsidR="002F6173" w:rsidRPr="00D3710A" w:rsidRDefault="002F6173" w:rsidP="002F6173"/>
        </w:tc>
      </w:tr>
      <w:tr w:rsidR="002F6173" w:rsidRPr="00D3710A" w14:paraId="5CD758CC" w14:textId="77777777" w:rsidTr="00193722">
        <w:trPr>
          <w:trHeight w:val="303"/>
        </w:trPr>
        <w:tc>
          <w:tcPr>
            <w:tcW w:w="3828" w:type="dxa"/>
          </w:tcPr>
          <w:p w14:paraId="3C16E0BD" w14:textId="77777777" w:rsidR="002F6173" w:rsidRPr="00D3710A" w:rsidRDefault="002F6173" w:rsidP="002F6173"/>
        </w:tc>
        <w:tc>
          <w:tcPr>
            <w:tcW w:w="283" w:type="dxa"/>
          </w:tcPr>
          <w:p w14:paraId="54B87439" w14:textId="77777777" w:rsidR="002F6173" w:rsidRPr="00D3710A" w:rsidRDefault="002F6173" w:rsidP="002F6173"/>
        </w:tc>
        <w:tc>
          <w:tcPr>
            <w:tcW w:w="50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4F8613" w14:textId="77777777" w:rsidR="002F6173" w:rsidRPr="00D3710A" w:rsidRDefault="002F6173" w:rsidP="002F6173">
            <w:r w:rsidRPr="00D3710A">
              <w:t>Navn med blokkbokstaver</w:t>
            </w:r>
          </w:p>
        </w:tc>
      </w:tr>
      <w:bookmarkEnd w:id="0"/>
    </w:tbl>
    <w:p w14:paraId="3EC05545" w14:textId="77777777" w:rsidR="002F6173" w:rsidRPr="002F6173" w:rsidRDefault="002F6173" w:rsidP="002F6173">
      <w:pPr>
        <w:pStyle w:val="Brdtekst"/>
      </w:pPr>
    </w:p>
    <w:sectPr w:rsidR="002F6173" w:rsidRPr="002F6173" w:rsidSect="00370FB4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type w:val="continuous"/>
      <w:pgSz w:w="11907" w:h="16840" w:code="9"/>
      <w:pgMar w:top="1418" w:right="850" w:bottom="1134" w:left="1440" w:header="652" w:footer="487" w:gutter="0"/>
      <w:paperSrc w:first="15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6BB11" w14:textId="77777777" w:rsidR="00F9081E" w:rsidRDefault="00F9081E" w:rsidP="00C900B5">
      <w:r>
        <w:separator/>
      </w:r>
    </w:p>
  </w:endnote>
  <w:endnote w:type="continuationSeparator" w:id="0">
    <w:p w14:paraId="65D3AB5D" w14:textId="77777777" w:rsidR="00F9081E" w:rsidRDefault="00F9081E" w:rsidP="00C9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08088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FB2CC76" w14:textId="77777777" w:rsidR="00C900B5" w:rsidRPr="009558B7" w:rsidRDefault="001C1E9F" w:rsidP="009558B7">
        <w:pPr>
          <w:pStyle w:val="Bunntekst"/>
          <w:jc w:val="right"/>
        </w:pPr>
        <w:r w:rsidRPr="00613E73">
          <w:rPr>
            <w:sz w:val="18"/>
          </w:rPr>
          <w:fldChar w:fldCharType="begin"/>
        </w:r>
        <w:r w:rsidR="009558B7" w:rsidRPr="00613E73">
          <w:rPr>
            <w:sz w:val="18"/>
          </w:rPr>
          <w:instrText xml:space="preserve"> PAGE   \* MERGEFORMAT </w:instrText>
        </w:r>
        <w:r w:rsidRPr="00613E73">
          <w:rPr>
            <w:sz w:val="18"/>
          </w:rPr>
          <w:fldChar w:fldCharType="separate"/>
        </w:r>
        <w:r w:rsidR="00DF1D51">
          <w:rPr>
            <w:noProof/>
            <w:sz w:val="18"/>
          </w:rPr>
          <w:t>2</w:t>
        </w:r>
        <w:r w:rsidRPr="00613E73">
          <w:rPr>
            <w:sz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18112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FFBA328" w14:textId="77777777" w:rsidR="00FD0B4D" w:rsidRDefault="001C1E9F" w:rsidP="00FD0B4D">
        <w:pPr>
          <w:pStyle w:val="Bunntekst"/>
          <w:jc w:val="right"/>
        </w:pPr>
        <w:r w:rsidRPr="00613E73">
          <w:rPr>
            <w:sz w:val="18"/>
          </w:rPr>
          <w:fldChar w:fldCharType="begin"/>
        </w:r>
        <w:r w:rsidR="00FD0B4D" w:rsidRPr="00613E73">
          <w:rPr>
            <w:sz w:val="18"/>
          </w:rPr>
          <w:instrText xml:space="preserve"> PAGE   \* MERGEFORMAT </w:instrText>
        </w:r>
        <w:r w:rsidRPr="00613E73">
          <w:rPr>
            <w:sz w:val="18"/>
          </w:rPr>
          <w:fldChar w:fldCharType="separate"/>
        </w:r>
        <w:r w:rsidR="008C2867">
          <w:rPr>
            <w:noProof/>
            <w:sz w:val="18"/>
          </w:rPr>
          <w:t>1</w:t>
        </w:r>
        <w:r w:rsidRPr="00613E73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62E7" w14:textId="77777777" w:rsidR="00F9081E" w:rsidRDefault="00F9081E" w:rsidP="00C900B5">
      <w:r>
        <w:separator/>
      </w:r>
    </w:p>
  </w:footnote>
  <w:footnote w:type="continuationSeparator" w:id="0">
    <w:p w14:paraId="706A7FF6" w14:textId="77777777" w:rsidR="00F9081E" w:rsidRDefault="00F9081E" w:rsidP="00C90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FD187" w14:textId="16D7170B" w:rsidR="00FD0B4D" w:rsidRPr="00370FB4" w:rsidRDefault="00370FB4" w:rsidP="00370FB4">
    <w:pPr>
      <w:pStyle w:val="Topptekst"/>
    </w:pPr>
    <w:r>
      <w:rPr>
        <w:noProof/>
      </w:rPr>
      <w:t>Vedlegg I-</w:t>
    </w:r>
    <w:r w:rsidR="00CE2F34">
      <w:rPr>
        <w:noProof/>
      </w:rPr>
      <w:t>2</w:t>
    </w:r>
    <w:r>
      <w:rPr>
        <w:noProof/>
      </w:rPr>
      <w:t xml:space="preserve">: </w:t>
    </w:r>
    <w:r w:rsidR="00CE2F34">
      <w:rPr>
        <w:noProof/>
      </w:rPr>
      <w:t>Egenerklæring om taushetsplikt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1357" w14:textId="1B8FCD05" w:rsidR="00C900B5" w:rsidRPr="00DF4AAF" w:rsidRDefault="00C900B5" w:rsidP="00370FB4">
    <w:pPr>
      <w:jc w:val="right"/>
    </w:pPr>
    <w:r>
      <w:rPr>
        <w:noProof/>
      </w:rPr>
      <w:tab/>
    </w:r>
    <w:r>
      <w:rPr>
        <w:noProof/>
      </w:rPr>
      <w:tab/>
    </w:r>
    <w:r w:rsidR="00F9081E">
      <w:rPr>
        <w:noProof/>
      </w:rPr>
      <w:t>Vedlegg I-1: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1F1F"/>
    <w:multiLevelType w:val="hybridMultilevel"/>
    <w:tmpl w:val="0EE6E45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524F7"/>
    <w:multiLevelType w:val="singleLevel"/>
    <w:tmpl w:val="97C4D0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62ED7703"/>
    <w:multiLevelType w:val="singleLevel"/>
    <w:tmpl w:val="4F3C2428"/>
    <w:lvl w:ilvl="0">
      <w:start w:val="1"/>
      <w:numFmt w:val="decimal"/>
      <w:pStyle w:val="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39877FA"/>
    <w:multiLevelType w:val="singleLevel"/>
    <w:tmpl w:val="D75C617C"/>
    <w:lvl w:ilvl="0">
      <w:start w:val="1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AC96974"/>
    <w:multiLevelType w:val="singleLevel"/>
    <w:tmpl w:val="1636803E"/>
    <w:lvl w:ilvl="0">
      <w:start w:val="2"/>
      <w:numFmt w:val="decimal"/>
      <w:pStyle w:val="Numm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3AD08E9"/>
    <w:multiLevelType w:val="singleLevel"/>
    <w:tmpl w:val="0E90FA16"/>
    <w:lvl w:ilvl="0">
      <w:start w:val="1"/>
      <w:numFmt w:val="bullet"/>
      <w:pStyle w:val="Ku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0663121">
    <w:abstractNumId w:val="1"/>
  </w:num>
  <w:num w:numId="2" w16cid:durableId="19970854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9501201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829249154">
    <w:abstractNumId w:val="5"/>
  </w:num>
  <w:num w:numId="5" w16cid:durableId="1513568279">
    <w:abstractNumId w:val="3"/>
  </w:num>
  <w:num w:numId="6" w16cid:durableId="1697465064">
    <w:abstractNumId w:val="2"/>
  </w:num>
  <w:num w:numId="7" w16cid:durableId="141624155">
    <w:abstractNumId w:val="4"/>
  </w:num>
  <w:num w:numId="8" w16cid:durableId="75519681">
    <w:abstractNumId w:val="2"/>
    <w:lvlOverride w:ilvl="0">
      <w:startOverride w:val="1"/>
    </w:lvlOverride>
  </w:num>
  <w:num w:numId="9" w16cid:durableId="1881016559">
    <w:abstractNumId w:val="4"/>
    <w:lvlOverride w:ilvl="0">
      <w:startOverride w:val="2"/>
    </w:lvlOverride>
  </w:num>
  <w:num w:numId="10" w16cid:durableId="1697001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1E"/>
    <w:rsid w:val="000562BE"/>
    <w:rsid w:val="00061F67"/>
    <w:rsid w:val="00063C56"/>
    <w:rsid w:val="00113BCC"/>
    <w:rsid w:val="00162517"/>
    <w:rsid w:val="00173340"/>
    <w:rsid w:val="001871DC"/>
    <w:rsid w:val="00193722"/>
    <w:rsid w:val="001C1E9F"/>
    <w:rsid w:val="002643E8"/>
    <w:rsid w:val="002F6173"/>
    <w:rsid w:val="003468DF"/>
    <w:rsid w:val="003556D0"/>
    <w:rsid w:val="00370FB4"/>
    <w:rsid w:val="00413FC2"/>
    <w:rsid w:val="004369E9"/>
    <w:rsid w:val="00450C2B"/>
    <w:rsid w:val="004813FC"/>
    <w:rsid w:val="004D32A9"/>
    <w:rsid w:val="00513AD0"/>
    <w:rsid w:val="00534CF9"/>
    <w:rsid w:val="006E12E9"/>
    <w:rsid w:val="00896DA5"/>
    <w:rsid w:val="008C2867"/>
    <w:rsid w:val="009558B7"/>
    <w:rsid w:val="00963C9A"/>
    <w:rsid w:val="00966582"/>
    <w:rsid w:val="009705B5"/>
    <w:rsid w:val="00996E3E"/>
    <w:rsid w:val="00A6002D"/>
    <w:rsid w:val="00B1293D"/>
    <w:rsid w:val="00B47D1D"/>
    <w:rsid w:val="00B759CB"/>
    <w:rsid w:val="00C45E7D"/>
    <w:rsid w:val="00C900B5"/>
    <w:rsid w:val="00CE2F34"/>
    <w:rsid w:val="00D87EBF"/>
    <w:rsid w:val="00D92ACB"/>
    <w:rsid w:val="00DF1D51"/>
    <w:rsid w:val="00DF4AAF"/>
    <w:rsid w:val="00F9081E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BB01EEA"/>
  <w15:docId w15:val="{D5F9258B-824C-478E-B62F-5C104F07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340"/>
    <w:rPr>
      <w:rFonts w:ascii="Arial" w:hAnsi="Arial"/>
    </w:rPr>
  </w:style>
  <w:style w:type="paragraph" w:styleId="Overskrift1">
    <w:name w:val="heading 1"/>
    <w:basedOn w:val="Normal"/>
    <w:next w:val="Overskrift2"/>
    <w:qFormat/>
    <w:rsid w:val="009705B5"/>
    <w:pPr>
      <w:spacing w:before="480"/>
      <w:outlineLvl w:val="0"/>
    </w:pPr>
    <w:rPr>
      <w:b/>
      <w:sz w:val="24"/>
    </w:rPr>
  </w:style>
  <w:style w:type="paragraph" w:styleId="Overskrift2">
    <w:name w:val="heading 2"/>
    <w:basedOn w:val="Normal"/>
    <w:next w:val="Brdtekst"/>
    <w:qFormat/>
    <w:rsid w:val="009705B5"/>
    <w:pPr>
      <w:keepNext/>
      <w:spacing w:before="360"/>
      <w:ind w:left="709" w:hanging="709"/>
      <w:outlineLvl w:val="1"/>
    </w:pPr>
    <w:rPr>
      <w:b/>
    </w:rPr>
  </w:style>
  <w:style w:type="paragraph" w:styleId="Overskrift3">
    <w:name w:val="heading 3"/>
    <w:basedOn w:val="Normal"/>
    <w:next w:val="Brdtekst"/>
    <w:qFormat/>
    <w:rsid w:val="006E12E9"/>
    <w:pPr>
      <w:keepNext/>
      <w:spacing w:before="420"/>
      <w:ind w:left="709" w:hanging="709"/>
      <w:outlineLvl w:val="2"/>
    </w:pPr>
  </w:style>
  <w:style w:type="paragraph" w:styleId="Overskrift4">
    <w:name w:val="heading 4"/>
    <w:basedOn w:val="Normal"/>
    <w:next w:val="Brdtekst"/>
    <w:qFormat/>
    <w:rsid w:val="006E12E9"/>
    <w:pPr>
      <w:keepNext/>
      <w:spacing w:before="360"/>
      <w:outlineLvl w:val="3"/>
    </w:pPr>
    <w:rPr>
      <w:b/>
    </w:rPr>
  </w:style>
  <w:style w:type="paragraph" w:styleId="Overskrift5">
    <w:name w:val="heading 5"/>
    <w:basedOn w:val="Overskrift4"/>
    <w:next w:val="Brdtekst"/>
    <w:qFormat/>
    <w:rsid w:val="006E12E9"/>
    <w:pPr>
      <w:outlineLvl w:val="4"/>
    </w:pPr>
    <w:rPr>
      <w:b w:val="0"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qFormat/>
    <w:rsid w:val="006E12E9"/>
    <w:pPr>
      <w:spacing w:before="240"/>
    </w:pPr>
  </w:style>
  <w:style w:type="paragraph" w:styleId="Sluttnotetekst">
    <w:name w:val="endnote text"/>
    <w:basedOn w:val="Normal"/>
    <w:semiHidden/>
    <w:rsid w:val="006E12E9"/>
  </w:style>
  <w:style w:type="paragraph" w:styleId="Bunntekst">
    <w:name w:val="footer"/>
    <w:basedOn w:val="Normal"/>
    <w:link w:val="BunntekstTegn"/>
    <w:uiPriority w:val="99"/>
    <w:rsid w:val="006E12E9"/>
    <w:pPr>
      <w:tabs>
        <w:tab w:val="center" w:pos="4252"/>
        <w:tab w:val="right" w:pos="8504"/>
      </w:tabs>
    </w:pPr>
  </w:style>
  <w:style w:type="paragraph" w:styleId="Topptekst">
    <w:name w:val="header"/>
    <w:basedOn w:val="Normal"/>
    <w:rsid w:val="006E12E9"/>
    <w:pPr>
      <w:tabs>
        <w:tab w:val="center" w:pos="4819"/>
        <w:tab w:val="right" w:pos="9071"/>
      </w:tabs>
    </w:pPr>
  </w:style>
  <w:style w:type="paragraph" w:styleId="Vanliginnrykk">
    <w:name w:val="Normal Indent"/>
    <w:basedOn w:val="Normal"/>
    <w:rsid w:val="006E12E9"/>
    <w:pPr>
      <w:spacing w:before="240"/>
      <w:ind w:left="720"/>
    </w:pPr>
  </w:style>
  <w:style w:type="paragraph" w:customStyle="1" w:styleId="TabellOverskrift">
    <w:name w:val="TabellOverskrift"/>
    <w:basedOn w:val="Normal"/>
    <w:next w:val="Normal"/>
    <w:rsid w:val="006E12E9"/>
    <w:pPr>
      <w:keepNext/>
      <w:spacing w:before="240" w:after="120"/>
    </w:pPr>
    <w:rPr>
      <w:i/>
    </w:rPr>
  </w:style>
  <w:style w:type="paragraph" w:customStyle="1" w:styleId="Tabell">
    <w:name w:val="Tabell"/>
    <w:basedOn w:val="Brdtekst"/>
    <w:next w:val="Normal"/>
    <w:rsid w:val="006E12E9"/>
    <w:pPr>
      <w:keepNext/>
      <w:spacing w:after="120"/>
    </w:pPr>
    <w:rPr>
      <w:rFonts w:ascii="Times New Roman" w:hAnsi="Times New Roman"/>
      <w:i/>
    </w:rPr>
  </w:style>
  <w:style w:type="paragraph" w:styleId="Tittel">
    <w:name w:val="Title"/>
    <w:basedOn w:val="Brdtekst"/>
    <w:qFormat/>
    <w:rsid w:val="006E12E9"/>
    <w:pPr>
      <w:framePr w:h="1968" w:wrap="around" w:vAnchor="page" w:hAnchor="margin" w:xAlign="center" w:y="10207"/>
      <w:jc w:val="center"/>
    </w:pPr>
    <w:rPr>
      <w:b/>
      <w:caps/>
    </w:rPr>
  </w:style>
  <w:style w:type="paragraph" w:styleId="Liste">
    <w:name w:val="List"/>
    <w:basedOn w:val="Brdtekst"/>
    <w:rsid w:val="006E12E9"/>
    <w:pPr>
      <w:keepNext/>
      <w:spacing w:before="0"/>
      <w:ind w:left="714" w:hanging="357"/>
    </w:pPr>
  </w:style>
  <w:style w:type="paragraph" w:customStyle="1" w:styleId="Vedleggsliste">
    <w:name w:val="Vedleggsliste"/>
    <w:basedOn w:val="Normal"/>
    <w:next w:val="Normal"/>
    <w:rsid w:val="006E12E9"/>
    <w:pPr>
      <w:tabs>
        <w:tab w:val="left" w:pos="1134"/>
      </w:tabs>
      <w:spacing w:before="240"/>
      <w:ind w:left="1134" w:hanging="1134"/>
    </w:pPr>
  </w:style>
  <w:style w:type="character" w:styleId="Hyperkobling">
    <w:name w:val="Hyperlink"/>
    <w:basedOn w:val="Standardskriftforavsnitt"/>
    <w:rsid w:val="006E12E9"/>
    <w:rPr>
      <w:color w:val="0000FF"/>
      <w:u w:val="single"/>
    </w:rPr>
  </w:style>
  <w:style w:type="paragraph" w:customStyle="1" w:styleId="Footer1">
    <w:name w:val="Footer1"/>
    <w:basedOn w:val="Bunntekst"/>
    <w:next w:val="Bunntekst"/>
    <w:rsid w:val="006E12E9"/>
    <w:rPr>
      <w:b/>
      <w:caps/>
      <w:spacing w:val="20"/>
      <w:sz w:val="12"/>
    </w:rPr>
  </w:style>
  <w:style w:type="paragraph" w:styleId="Bildetekst">
    <w:name w:val="caption"/>
    <w:basedOn w:val="Normal"/>
    <w:next w:val="Normal"/>
    <w:qFormat/>
    <w:rsid w:val="006E12E9"/>
    <w:pPr>
      <w:spacing w:before="120" w:after="120"/>
    </w:pPr>
    <w:rPr>
      <w:b/>
    </w:rPr>
  </w:style>
  <w:style w:type="character" w:styleId="Sidetall">
    <w:name w:val="page number"/>
    <w:basedOn w:val="Standardskriftforavsnitt"/>
    <w:rsid w:val="006E12E9"/>
  </w:style>
  <w:style w:type="paragraph" w:customStyle="1" w:styleId="Avsendertekstblokk">
    <w:name w:val="Avsender_tekstblokk"/>
    <w:basedOn w:val="Normal"/>
    <w:rsid w:val="006E12E9"/>
    <w:pPr>
      <w:framePr w:w="2268" w:h="2268" w:hRule="exact" w:wrap="around" w:vAnchor="page" w:hAnchor="page" w:x="8790" w:y="1986"/>
    </w:pPr>
  </w:style>
  <w:style w:type="paragraph" w:styleId="Undertittel">
    <w:name w:val="Subtitle"/>
    <w:basedOn w:val="Normal"/>
    <w:next w:val="Normal"/>
    <w:qFormat/>
    <w:rsid w:val="006E12E9"/>
    <w:pPr>
      <w:spacing w:after="60"/>
    </w:pPr>
    <w:rPr>
      <w:b/>
      <w:noProof/>
      <w:sz w:val="24"/>
    </w:rPr>
  </w:style>
  <w:style w:type="paragraph" w:customStyle="1" w:styleId="Topptekstlinje1">
    <w:name w:val="Topptekst_linje_1"/>
    <w:rsid w:val="006E12E9"/>
    <w:pPr>
      <w:spacing w:before="120" w:after="60"/>
    </w:pPr>
    <w:rPr>
      <w:rFonts w:ascii="Arial Narrow" w:hAnsi="Arial Narrow"/>
      <w:b/>
      <w:noProof/>
      <w:sz w:val="18"/>
    </w:rPr>
  </w:style>
  <w:style w:type="paragraph" w:customStyle="1" w:styleId="Brevtittel">
    <w:name w:val="Brevtittel"/>
    <w:basedOn w:val="Undertittel"/>
    <w:rsid w:val="006E12E9"/>
    <w:pPr>
      <w:spacing w:before="360"/>
    </w:pPr>
    <w:rPr>
      <w:smallCaps/>
      <w:noProof w:val="0"/>
      <w:sz w:val="28"/>
    </w:rPr>
  </w:style>
  <w:style w:type="paragraph" w:customStyle="1" w:styleId="Topptekstlinje2">
    <w:name w:val="Topptekst_linje_2"/>
    <w:basedOn w:val="Normal"/>
    <w:rsid w:val="006E12E9"/>
    <w:rPr>
      <w:noProof/>
      <w:sz w:val="18"/>
    </w:rPr>
  </w:style>
  <w:style w:type="paragraph" w:styleId="Underskrift">
    <w:name w:val="Signature"/>
    <w:basedOn w:val="Normal"/>
    <w:rsid w:val="006E12E9"/>
    <w:pPr>
      <w:spacing w:before="480"/>
    </w:pPr>
  </w:style>
  <w:style w:type="paragraph" w:customStyle="1" w:styleId="Firma">
    <w:name w:val="Firma"/>
    <w:basedOn w:val="Bunntekst"/>
    <w:rsid w:val="006E12E9"/>
    <w:rPr>
      <w:sz w:val="12"/>
    </w:rPr>
  </w:style>
  <w:style w:type="paragraph" w:customStyle="1" w:styleId="Kule">
    <w:name w:val="Kule"/>
    <w:basedOn w:val="Brdtekst"/>
    <w:next w:val="Kule1"/>
    <w:rsid w:val="006E12E9"/>
    <w:pPr>
      <w:numPr>
        <w:numId w:val="4"/>
      </w:numPr>
    </w:pPr>
  </w:style>
  <w:style w:type="paragraph" w:customStyle="1" w:styleId="Kule1">
    <w:name w:val="Kule 1"/>
    <w:basedOn w:val="Kule"/>
    <w:rsid w:val="006E12E9"/>
    <w:pPr>
      <w:numPr>
        <w:numId w:val="5"/>
      </w:numPr>
      <w:spacing w:before="60"/>
    </w:pPr>
  </w:style>
  <w:style w:type="paragraph" w:customStyle="1" w:styleId="Nummer">
    <w:name w:val="Nummer"/>
    <w:basedOn w:val="Brdtekst"/>
    <w:next w:val="Nummer1"/>
    <w:rsid w:val="006E12E9"/>
    <w:pPr>
      <w:numPr>
        <w:numId w:val="6"/>
      </w:numPr>
    </w:pPr>
  </w:style>
  <w:style w:type="paragraph" w:customStyle="1" w:styleId="Nummer1">
    <w:name w:val="Nummer 1"/>
    <w:basedOn w:val="Nummer"/>
    <w:rsid w:val="006E12E9"/>
    <w:pPr>
      <w:numPr>
        <w:numId w:val="7"/>
      </w:numPr>
      <w:spacing w:before="60"/>
    </w:pPr>
  </w:style>
  <w:style w:type="paragraph" w:customStyle="1" w:styleId="NormalTabell">
    <w:name w:val="NormalTabell"/>
    <w:basedOn w:val="Normal"/>
    <w:rsid w:val="006E12E9"/>
    <w:pPr>
      <w:keepNext/>
      <w:spacing w:before="20" w:after="2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900B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00B5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C900B5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FD0B4D"/>
    <w:rPr>
      <w:rFonts w:ascii="Arial" w:hAnsi="Arial"/>
      <w:sz w:val="22"/>
    </w:rPr>
  </w:style>
  <w:style w:type="paragraph" w:customStyle="1" w:styleId="Refbrev">
    <w:name w:val="Ref_brev"/>
    <w:basedOn w:val="Normal"/>
    <w:qFormat/>
    <w:rsid w:val="008C2867"/>
    <w:rPr>
      <w:sz w:val="14"/>
    </w:rPr>
  </w:style>
  <w:style w:type="table" w:styleId="Tabellrutenett">
    <w:name w:val="Table Grid"/>
    <w:basedOn w:val="Vanligtabell"/>
    <w:uiPriority w:val="59"/>
    <w:rsid w:val="00F90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dtekstTegn">
    <w:name w:val="Brødtekst Tegn"/>
    <w:basedOn w:val="Standardskriftforavsnitt"/>
    <w:link w:val="Brdtekst"/>
    <w:rsid w:val="00996E3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0_Kontor\Maler\Office\Aprova_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48816E95B4BF2A303110B26F0774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8C1EAD6-03A1-422C-B4CF-841284C48FF8}"/>
      </w:docPartPr>
      <w:docPartBody>
        <w:p w:rsidR="00BF29C6" w:rsidRDefault="00BF29C6">
          <w:pPr>
            <w:pStyle w:val="84448816E95B4BF2A303110B26F0774A"/>
          </w:pPr>
          <w:r w:rsidRPr="0003113E">
            <w:rPr>
              <w:rStyle w:val="Plassholderteks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C6"/>
    <w:rsid w:val="00B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84448816E95B4BF2A303110B26F0774A">
    <w:name w:val="84448816E95B4BF2A303110B26F077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2016-01-15T00:00:00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Aprova_brev.dotx</Template>
  <TotalTime>89</TotalTime>
  <Pages>1</Pages>
  <Words>180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TILBUDSBREV</vt:lpstr>
      <vt:lpstr>«firma1»</vt:lpstr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Taushetspliktige opplysninger og egenerklæring om bortfall av taushetsplikt</dc:title>
  <dc:creator>Kristian Johnsen</dc:creator>
  <cp:keywords/>
  <cp:lastModifiedBy>Kristian Johnsen</cp:lastModifiedBy>
  <cp:revision>15</cp:revision>
  <cp:lastPrinted>2010-05-06T09:56:00Z</cp:lastPrinted>
  <dcterms:created xsi:type="dcterms:W3CDTF">2023-12-07T17:06:00Z</dcterms:created>
  <dcterms:modified xsi:type="dcterms:W3CDTF">2023-12-13T21:48:00Z</dcterms:modified>
</cp:coreProperties>
</file>